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1B1C9" w14:textId="0FD79C11" w:rsidR="006B2F86" w:rsidRDefault="00253C23" w:rsidP="00E71FC3">
      <w:pPr>
        <w:pStyle w:val="NoSpacing"/>
      </w:pPr>
      <w:r>
        <w:rPr>
          <w:u w:val="single"/>
        </w:rPr>
        <w:t>Philip SHIRLEY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5D8AFF6E" w14:textId="38761533" w:rsidR="00253C23" w:rsidRDefault="00253C23" w:rsidP="00E71FC3">
      <w:pPr>
        <w:pStyle w:val="NoSpacing"/>
      </w:pPr>
    </w:p>
    <w:p w14:paraId="25181122" w14:textId="27560365" w:rsidR="00253C23" w:rsidRDefault="00253C23" w:rsidP="00E71FC3">
      <w:pPr>
        <w:pStyle w:val="NoSpacing"/>
      </w:pPr>
    </w:p>
    <w:p w14:paraId="29CCFC74" w14:textId="424EC052" w:rsidR="00253C23" w:rsidRDefault="00253C23" w:rsidP="00E71FC3">
      <w:pPr>
        <w:pStyle w:val="NoSpacing"/>
      </w:pPr>
      <w:r>
        <w:tab/>
        <w:t>1483</w:t>
      </w:r>
      <w:r>
        <w:tab/>
        <w:t>He received 3 yards of red cloth for coronation livery.</w:t>
      </w:r>
    </w:p>
    <w:p w14:paraId="6234EC05" w14:textId="552B077B" w:rsidR="00253C23" w:rsidRDefault="00253C23" w:rsidP="00E71FC3">
      <w:pPr>
        <w:pStyle w:val="NoSpacing"/>
      </w:pPr>
      <w:r>
        <w:tab/>
      </w:r>
      <w:r>
        <w:tab/>
        <w:t>(Coronation p.395)</w:t>
      </w:r>
    </w:p>
    <w:p w14:paraId="6ECAD804" w14:textId="76CE0597" w:rsidR="00253C23" w:rsidRDefault="00253C23" w:rsidP="00E71FC3">
      <w:pPr>
        <w:pStyle w:val="NoSpacing"/>
      </w:pPr>
    </w:p>
    <w:p w14:paraId="58B960AC" w14:textId="5ABE9933" w:rsidR="00253C23" w:rsidRDefault="00253C23" w:rsidP="00E71FC3">
      <w:pPr>
        <w:pStyle w:val="NoSpacing"/>
      </w:pPr>
    </w:p>
    <w:p w14:paraId="5D0816E3" w14:textId="560222DC" w:rsidR="00253C23" w:rsidRPr="00253C23" w:rsidRDefault="00253C23" w:rsidP="00E71FC3">
      <w:pPr>
        <w:pStyle w:val="NoSpacing"/>
      </w:pPr>
      <w:r>
        <w:t>9 June 2018</w:t>
      </w:r>
      <w:bookmarkStart w:id="0" w:name="_GoBack"/>
      <w:bookmarkEnd w:id="0"/>
    </w:p>
    <w:sectPr w:rsidR="00253C23" w:rsidRPr="00253C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DFCB" w14:textId="77777777" w:rsidR="00253C23" w:rsidRDefault="00253C23" w:rsidP="00E71FC3">
      <w:pPr>
        <w:spacing w:after="0" w:line="240" w:lineRule="auto"/>
      </w:pPr>
      <w:r>
        <w:separator/>
      </w:r>
    </w:p>
  </w:endnote>
  <w:endnote w:type="continuationSeparator" w:id="0">
    <w:p w14:paraId="13430243" w14:textId="77777777" w:rsidR="00253C23" w:rsidRDefault="00253C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75C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E4DE1" w14:textId="77777777" w:rsidR="00253C23" w:rsidRDefault="00253C23" w:rsidP="00E71FC3">
      <w:pPr>
        <w:spacing w:after="0" w:line="240" w:lineRule="auto"/>
      </w:pPr>
      <w:r>
        <w:separator/>
      </w:r>
    </w:p>
  </w:footnote>
  <w:footnote w:type="continuationSeparator" w:id="0">
    <w:p w14:paraId="0C7F14EA" w14:textId="77777777" w:rsidR="00253C23" w:rsidRDefault="00253C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3"/>
    <w:rsid w:val="001A7C09"/>
    <w:rsid w:val="00253C2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719E2"/>
  <w15:chartTrackingRefBased/>
  <w15:docId w15:val="{5ECAAC17-608A-46A5-B099-57662CDB1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2018-06-09T16:16:00Z</dcterms:created>
  <dcterms:modified xsi:type="dcterms:W3CDTF">2018-06-09T16:19:00Z</dcterms:modified>
</cp:coreProperties>
</file>